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D91" w:rsidRDefault="00706D91" w:rsidP="00BD5BD9">
      <w:pPr>
        <w:jc w:val="right"/>
      </w:pPr>
      <w:r w:rsidRPr="00BD5BD9">
        <w:t xml:space="preserve">                                                                                                </w:t>
      </w:r>
      <w:r>
        <w:t>ПРИЛОЖЕНИЕ</w:t>
      </w:r>
      <w:r w:rsidRPr="00BD5BD9">
        <w:t xml:space="preserve"> № 1</w:t>
      </w:r>
      <w:r>
        <w:t>2</w:t>
      </w:r>
    </w:p>
    <w:p w:rsidR="00706D91" w:rsidRDefault="00706D91" w:rsidP="00BD5BD9">
      <w:pPr>
        <w:jc w:val="right"/>
      </w:pPr>
      <w:r>
        <w:t>к решению Думы Ницинского</w:t>
      </w:r>
    </w:p>
    <w:p w:rsidR="00706D91" w:rsidRPr="00BD5BD9" w:rsidRDefault="00706D91" w:rsidP="00BD5BD9">
      <w:pPr>
        <w:jc w:val="right"/>
      </w:pPr>
      <w:r>
        <w:t>сельского поселения</w:t>
      </w:r>
    </w:p>
    <w:p w:rsidR="00706D91" w:rsidRDefault="00706D91" w:rsidP="00BD5BD9">
      <w:pPr>
        <w:jc w:val="right"/>
      </w:pPr>
      <w:r w:rsidRPr="00BD5BD9">
        <w:t xml:space="preserve">                                                                                            </w:t>
      </w:r>
      <w:r>
        <w:t xml:space="preserve">         от 27</w:t>
      </w:r>
      <w:r w:rsidRPr="00FF5BF5">
        <w:t>.</w:t>
      </w:r>
      <w:r>
        <w:t>12.2016</w:t>
      </w:r>
      <w:r w:rsidRPr="00FF5BF5">
        <w:t xml:space="preserve"> </w:t>
      </w:r>
      <w:r w:rsidRPr="00BD5BD9">
        <w:t>№</w:t>
      </w:r>
      <w:r>
        <w:t xml:space="preserve"> 125</w:t>
      </w:r>
      <w:r w:rsidRPr="00BD5BD9">
        <w:t xml:space="preserve">    </w:t>
      </w:r>
    </w:p>
    <w:p w:rsidR="00706D91" w:rsidRPr="00BD5BD9" w:rsidRDefault="00706D91" w:rsidP="00BD5BD9">
      <w:pPr>
        <w:jc w:val="right"/>
      </w:pPr>
      <w:r w:rsidRPr="00BD5BD9">
        <w:t xml:space="preserve">                                                                                                                                             </w:t>
      </w:r>
    </w:p>
    <w:p w:rsidR="00706D91" w:rsidRPr="00BD5BD9" w:rsidRDefault="00706D91" w:rsidP="00BD5BD9">
      <w:pPr>
        <w:jc w:val="center"/>
      </w:pPr>
      <w:r w:rsidRPr="00BD5BD9">
        <w:t>Свод источников внутреннего финансирования</w:t>
      </w:r>
    </w:p>
    <w:p w:rsidR="00706D91" w:rsidRDefault="00706D91" w:rsidP="00BD5BD9">
      <w:pPr>
        <w:jc w:val="center"/>
      </w:pPr>
      <w:r w:rsidRPr="00BD5BD9">
        <w:t>дефицита бюджета Ницинского сельского поселения</w:t>
      </w:r>
      <w:r>
        <w:t xml:space="preserve"> </w:t>
      </w:r>
    </w:p>
    <w:p w:rsidR="00706D91" w:rsidRDefault="00706D91" w:rsidP="00BD5BD9">
      <w:pPr>
        <w:jc w:val="center"/>
      </w:pPr>
      <w:r>
        <w:t>на плановый период  2018 и 2019 год</w:t>
      </w:r>
      <w:r w:rsidRPr="00BD5BD9">
        <w:t xml:space="preserve"> г</w:t>
      </w:r>
      <w:r>
        <w:t>оду</w:t>
      </w:r>
    </w:p>
    <w:p w:rsidR="00706D91" w:rsidRPr="00BD5BD9" w:rsidRDefault="00706D91" w:rsidP="00BD5BD9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111"/>
        <w:gridCol w:w="3119"/>
        <w:gridCol w:w="1417"/>
        <w:gridCol w:w="1383"/>
      </w:tblGrid>
      <w:tr w:rsidR="00706D91" w:rsidRPr="00BD5BD9" w:rsidTr="003711B6">
        <w:trPr>
          <w:trHeight w:val="750"/>
        </w:trPr>
        <w:tc>
          <w:tcPr>
            <w:tcW w:w="41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06D91" w:rsidRPr="00BD5BD9" w:rsidRDefault="00706D91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D91" w:rsidRPr="00BD5BD9" w:rsidRDefault="00706D91" w:rsidP="007E3653">
            <w:pPr>
              <w:jc w:val="center"/>
              <w:rPr>
                <w:b/>
              </w:rPr>
            </w:pPr>
          </w:p>
          <w:p w:rsidR="00706D91" w:rsidRPr="00BD5BD9" w:rsidRDefault="00706D91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706D91" w:rsidRPr="00BD5BD9" w:rsidRDefault="00706D91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706D91" w:rsidRPr="00BD5BD9" w:rsidTr="003711B6">
        <w:trPr>
          <w:trHeight w:val="339"/>
        </w:trPr>
        <w:tc>
          <w:tcPr>
            <w:tcW w:w="41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7E3653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7E365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3711B6" w:rsidRDefault="00706D91" w:rsidP="007E3653">
            <w:pPr>
              <w:jc w:val="center"/>
            </w:pPr>
            <w:r w:rsidRPr="003711B6">
              <w:t>2018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3711B6" w:rsidRDefault="00706D91" w:rsidP="007E3653">
            <w:pPr>
              <w:jc w:val="center"/>
            </w:pPr>
            <w:r w:rsidRPr="003711B6">
              <w:t>2019 год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  <w:rPr>
                <w:b/>
              </w:rPr>
            </w:pPr>
          </w:p>
          <w:p w:rsidR="00706D91" w:rsidRPr="00BD5BD9" w:rsidRDefault="00706D91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0 01 02 00 00 00 0000 000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 w:rsidRPr="00BD5BD9">
              <w:t>0</w:t>
            </w:r>
          </w:p>
        </w:tc>
      </w:tr>
      <w:tr w:rsidR="00706D91" w:rsidRPr="00BD5BD9" w:rsidTr="003711B6">
        <w:trPr>
          <w:trHeight w:val="785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/>
          <w:p w:rsidR="00706D91" w:rsidRPr="00BD5BD9" w:rsidRDefault="00706D91" w:rsidP="00115173">
            <w:pPr>
              <w:jc w:val="center"/>
            </w:pPr>
            <w:r w:rsidRPr="00BD5BD9">
              <w:t>920 01 02 00 00 10 0000 71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 w:rsidRPr="00BD5BD9">
              <w:t>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</w:t>
            </w:r>
            <w:r>
              <w:t>сельских</w:t>
            </w:r>
            <w:r w:rsidRPr="00BD5BD9">
              <w:t xml:space="preserve">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 w:rsidP="00115173">
            <w:pPr>
              <w:jc w:val="center"/>
            </w:pPr>
            <w:r w:rsidRPr="00BD5BD9">
              <w:t>920 01 02 00 00 10 0000 810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115173">
            <w:pPr>
              <w:jc w:val="right"/>
            </w:pPr>
            <w:r w:rsidRPr="00BD5BD9">
              <w:t>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  <w:rPr>
                <w:b/>
              </w:rPr>
            </w:pPr>
          </w:p>
          <w:p w:rsidR="00706D91" w:rsidRPr="00BD5BD9" w:rsidRDefault="00706D91">
            <w:pPr>
              <w:jc w:val="center"/>
              <w:rPr>
                <w:b/>
              </w:rPr>
            </w:pPr>
          </w:p>
          <w:p w:rsidR="00706D91" w:rsidRPr="00BD5BD9" w:rsidRDefault="00706D91">
            <w:pPr>
              <w:jc w:val="center"/>
              <w:rPr>
                <w:b/>
              </w:rPr>
            </w:pPr>
          </w:p>
          <w:p w:rsidR="00706D91" w:rsidRPr="00BD5BD9" w:rsidRDefault="00706D91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0 01 03 01 00 00 0000 000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  <w:r>
              <w:t>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сельских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 w:rsidP="00115173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 w:rsidP="00115173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115173">
            <w:pPr>
              <w:jc w:val="right"/>
            </w:pPr>
            <w:r>
              <w:t>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BD5BD9">
            <w:pPr>
              <w:jc w:val="center"/>
              <w:rPr>
                <w:b/>
              </w:rPr>
            </w:pPr>
          </w:p>
          <w:p w:rsidR="00706D91" w:rsidRPr="00BD5BD9" w:rsidRDefault="00706D91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0 01 05 00 00 00 0000 000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3711B6">
            <w:pPr>
              <w:tabs>
                <w:tab w:val="center" w:pos="972"/>
              </w:tabs>
              <w:jc w:val="right"/>
            </w:pPr>
          </w:p>
          <w:p w:rsidR="00706D91" w:rsidRPr="00BD5BD9" w:rsidRDefault="00706D91" w:rsidP="003711B6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Default="00706D91" w:rsidP="00BD5BD9">
            <w:pPr>
              <w:tabs>
                <w:tab w:val="center" w:pos="972"/>
              </w:tabs>
              <w:jc w:val="right"/>
            </w:pPr>
          </w:p>
          <w:p w:rsidR="00706D91" w:rsidRPr="00BD5BD9" w:rsidRDefault="00706D91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- 18 701,6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 w:rsidRPr="00BD5BD9">
              <w:t xml:space="preserve">    -1</w:t>
            </w:r>
            <w:r>
              <w:t>8 701,6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18 701,6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3711B6">
            <w:pPr>
              <w:jc w:val="right"/>
            </w:pPr>
            <w:r w:rsidRPr="00BD5BD9">
              <w:t xml:space="preserve">      </w:t>
            </w:r>
            <w:r>
              <w:t>18 701,6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  <w:rPr>
                <w:b/>
              </w:rPr>
            </w:pPr>
          </w:p>
          <w:p w:rsidR="00706D91" w:rsidRPr="00BD5BD9" w:rsidRDefault="00706D91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0 01 06 00 00 00 0000 000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115173">
            <w:pPr>
              <w:jc w:val="right"/>
            </w:pPr>
            <w:r w:rsidRPr="00BD5BD9">
              <w:t xml:space="preserve"> 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  <w:rPr>
                <w:b/>
              </w:rPr>
            </w:pPr>
          </w:p>
          <w:p w:rsidR="00706D91" w:rsidRPr="00BD5BD9" w:rsidRDefault="00706D91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0 01 06 04 00 00 0000 000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3711B6"/>
          <w:p w:rsidR="00706D91" w:rsidRPr="00BD5BD9" w:rsidRDefault="00706D91" w:rsidP="003711B6">
            <w:pPr>
              <w:jc w:val="right"/>
            </w:pPr>
            <w:r>
              <w:t>-900,0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3711B6"/>
          <w:p w:rsidR="00706D91" w:rsidRPr="00BD5BD9" w:rsidRDefault="00706D91" w:rsidP="00E86CFA">
            <w:pPr>
              <w:jc w:val="right"/>
            </w:pPr>
            <w:r>
              <w:t xml:space="preserve">   </w:t>
            </w:r>
            <w:r w:rsidRPr="00BD5BD9">
              <w:t xml:space="preserve">   </w:t>
            </w:r>
            <w:r>
              <w:t>-  900,</w:t>
            </w:r>
            <w:r w:rsidRPr="00BD5BD9">
              <w:t>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FF5BF5">
            <w:pPr>
              <w:jc w:val="both"/>
            </w:pPr>
            <w:r w:rsidRPr="00BD5BD9">
              <w:t>Исполнение</w:t>
            </w:r>
            <w:r>
              <w:t xml:space="preserve"> муниципальных</w:t>
            </w:r>
            <w:r w:rsidRPr="00BD5BD9">
              <w:t xml:space="preserve"> гарантий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 w:rsidP="00115173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  <w:r>
              <w:t>- 900,0</w:t>
            </w:r>
          </w:p>
          <w:p w:rsidR="00706D91" w:rsidRDefault="00706D91" w:rsidP="003711B6"/>
          <w:p w:rsidR="00706D91" w:rsidRPr="00BD5BD9" w:rsidRDefault="00706D91" w:rsidP="003711B6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/>
          <w:p w:rsidR="00706D91" w:rsidRPr="00BD5BD9" w:rsidRDefault="00706D91" w:rsidP="003711B6"/>
          <w:p w:rsidR="00706D91" w:rsidRPr="00BD5BD9" w:rsidRDefault="00706D91" w:rsidP="00E86CFA">
            <w:pPr>
              <w:jc w:val="right"/>
            </w:pPr>
            <w:r>
              <w:t xml:space="preserve"> -  900,0</w:t>
            </w:r>
            <w:r w:rsidRPr="00BD5BD9">
              <w:t xml:space="preserve">   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  <w:rPr>
                <w:b/>
              </w:rPr>
            </w:pPr>
          </w:p>
          <w:p w:rsidR="00706D91" w:rsidRPr="00BD5BD9" w:rsidRDefault="00706D91">
            <w:pPr>
              <w:jc w:val="center"/>
              <w:rPr>
                <w:b/>
              </w:rPr>
            </w:pPr>
          </w:p>
          <w:p w:rsidR="00706D91" w:rsidRPr="00BD5BD9" w:rsidRDefault="00706D91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0 01 06 05 00 00 0000 000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900,0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Pr="00BD5BD9" w:rsidRDefault="00706D91" w:rsidP="003711B6"/>
          <w:p w:rsidR="00706D91" w:rsidRPr="00BD5BD9" w:rsidRDefault="00706D91" w:rsidP="00123163">
            <w:pPr>
              <w:jc w:val="right"/>
            </w:pPr>
            <w:r w:rsidRPr="00BD5BD9">
              <w:t xml:space="preserve">        </w:t>
            </w:r>
            <w:r>
              <w:t>900,</w:t>
            </w:r>
            <w:r w:rsidRPr="00BD5BD9">
              <w:t>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 w:rsidP="00123163">
            <w:pPr>
              <w:jc w:val="center"/>
            </w:pPr>
            <w:r>
              <w:t>00</w:t>
            </w:r>
            <w:r w:rsidRPr="00BD5BD9">
              <w:t>0 01 06 05 00 00 0000 600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Pr="00BD5BD9" w:rsidRDefault="00706D91" w:rsidP="003711B6"/>
          <w:p w:rsidR="00706D91" w:rsidRPr="00BD5BD9" w:rsidRDefault="00706D91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 сельских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  <w:r>
              <w:t>900,0</w:t>
            </w:r>
          </w:p>
          <w:p w:rsidR="00706D91" w:rsidRPr="00BD5BD9" w:rsidRDefault="00706D91" w:rsidP="003711B6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Pr="00BD5BD9" w:rsidRDefault="00706D91" w:rsidP="003711B6"/>
          <w:p w:rsidR="00706D91" w:rsidRPr="00BD5BD9" w:rsidRDefault="00706D91" w:rsidP="003711B6">
            <w:pPr>
              <w:jc w:val="right"/>
            </w:pPr>
            <w:r>
              <w:t>900,0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  <w:r>
              <w:t>00</w:t>
            </w:r>
            <w:r w:rsidRPr="00BD5BD9">
              <w:t>0 01 06 05 00 00 0000 500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</w:p>
          <w:p w:rsidR="00706D91" w:rsidRPr="00BD5BD9" w:rsidRDefault="00706D91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>
            <w:pPr>
              <w:jc w:val="center"/>
            </w:pPr>
          </w:p>
          <w:p w:rsidR="00706D91" w:rsidRPr="00BD5BD9" w:rsidRDefault="00706D91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Default="00706D91" w:rsidP="00BD5BD9">
            <w:pPr>
              <w:jc w:val="right"/>
            </w:pPr>
          </w:p>
          <w:p w:rsidR="00706D91" w:rsidRDefault="00706D91" w:rsidP="00BD5BD9">
            <w:pPr>
              <w:jc w:val="right"/>
            </w:pPr>
          </w:p>
          <w:p w:rsidR="00706D91" w:rsidRPr="00BD5BD9" w:rsidRDefault="00706D91" w:rsidP="003711B6"/>
          <w:p w:rsidR="00706D91" w:rsidRPr="00BD5BD9" w:rsidRDefault="00706D91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706D91" w:rsidRPr="00BD5BD9" w:rsidTr="003711B6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Pr="00BD5BD9" w:rsidRDefault="00706D91" w:rsidP="003711B6">
            <w:pPr>
              <w:rPr>
                <w:b/>
              </w:rPr>
            </w:pPr>
          </w:p>
          <w:p w:rsidR="00706D91" w:rsidRPr="00BD5BD9" w:rsidRDefault="00706D91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91" w:rsidRDefault="00706D91" w:rsidP="003711B6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91" w:rsidRPr="00BD5BD9" w:rsidRDefault="00706D91" w:rsidP="003711B6">
            <w:pPr>
              <w:jc w:val="right"/>
            </w:pPr>
          </w:p>
          <w:p w:rsidR="00706D91" w:rsidRPr="00BD5BD9" w:rsidRDefault="00706D91" w:rsidP="003711B6">
            <w:pPr>
              <w:jc w:val="right"/>
            </w:pPr>
            <w:r w:rsidRPr="00BD5BD9">
              <w:t xml:space="preserve">        0</w:t>
            </w:r>
          </w:p>
        </w:tc>
      </w:tr>
    </w:tbl>
    <w:p w:rsidR="00706D91" w:rsidRPr="00BD5BD9" w:rsidRDefault="00706D91" w:rsidP="00642DDF">
      <w:pPr>
        <w:jc w:val="both"/>
      </w:pPr>
    </w:p>
    <w:p w:rsidR="00706D91" w:rsidRPr="00BD5BD9" w:rsidRDefault="00706D91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706D91" w:rsidRDefault="00706D91" w:rsidP="00EB28D5">
      <w:pPr>
        <w:jc w:val="right"/>
      </w:pPr>
    </w:p>
    <w:p w:rsidR="00706D91" w:rsidRDefault="00706D91" w:rsidP="00EB28D5">
      <w:pPr>
        <w:jc w:val="right"/>
      </w:pPr>
    </w:p>
    <w:p w:rsidR="00706D91" w:rsidRDefault="00706D91" w:rsidP="00EB28D5">
      <w:pPr>
        <w:jc w:val="right"/>
      </w:pPr>
    </w:p>
    <w:p w:rsidR="00706D91" w:rsidRDefault="00706D91" w:rsidP="00EB28D5">
      <w:pPr>
        <w:jc w:val="right"/>
      </w:pPr>
    </w:p>
    <w:p w:rsidR="00706D91" w:rsidRDefault="00706D91" w:rsidP="00EB28D5">
      <w:pPr>
        <w:jc w:val="right"/>
      </w:pPr>
    </w:p>
    <w:p w:rsidR="00706D91" w:rsidRDefault="00706D91" w:rsidP="00EB28D5">
      <w:pPr>
        <w:jc w:val="right"/>
      </w:pPr>
    </w:p>
    <w:p w:rsidR="00706D91" w:rsidRDefault="00706D91" w:rsidP="00EB28D5">
      <w:pPr>
        <w:jc w:val="right"/>
      </w:pPr>
    </w:p>
    <w:p w:rsidR="00706D91" w:rsidRDefault="00706D91" w:rsidP="00EB28D5">
      <w:pPr>
        <w:jc w:val="right"/>
      </w:pPr>
    </w:p>
    <w:p w:rsidR="00706D91" w:rsidRDefault="00706D91" w:rsidP="00EB28D5">
      <w:pPr>
        <w:jc w:val="right"/>
      </w:pPr>
    </w:p>
    <w:p w:rsidR="00706D91" w:rsidRDefault="00706D91" w:rsidP="00EB28D5">
      <w:pPr>
        <w:jc w:val="right"/>
      </w:pPr>
    </w:p>
    <w:p w:rsidR="00706D91" w:rsidRPr="00BD5BD9" w:rsidRDefault="00706D91" w:rsidP="00EB28D5">
      <w:pPr>
        <w:jc w:val="right"/>
      </w:pPr>
    </w:p>
    <w:p w:rsidR="00706D91" w:rsidRPr="00BD5BD9" w:rsidRDefault="00706D91" w:rsidP="00EB28D5">
      <w:pPr>
        <w:jc w:val="right"/>
      </w:pPr>
    </w:p>
    <w:p w:rsidR="00706D91" w:rsidRPr="00F3038C" w:rsidRDefault="00706D91" w:rsidP="00F3038C">
      <w:pPr>
        <w:tabs>
          <w:tab w:val="left" w:pos="5145"/>
        </w:tabs>
      </w:pPr>
    </w:p>
    <w:p w:rsidR="00706D91" w:rsidRDefault="00706D91" w:rsidP="00F3038C"/>
    <w:p w:rsidR="00706D91" w:rsidRDefault="00706D91" w:rsidP="00F3038C"/>
    <w:p w:rsidR="00706D91" w:rsidRPr="00F3038C" w:rsidRDefault="00706D91" w:rsidP="00F3038C">
      <w:pPr>
        <w:tabs>
          <w:tab w:val="left" w:pos="2010"/>
        </w:tabs>
      </w:pPr>
    </w:p>
    <w:sectPr w:rsidR="00706D91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F91"/>
    <w:rsid w:val="00157AF1"/>
    <w:rsid w:val="00162A07"/>
    <w:rsid w:val="00162AD4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0DCB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15B4"/>
    <w:rsid w:val="003536E6"/>
    <w:rsid w:val="003544FC"/>
    <w:rsid w:val="0035480F"/>
    <w:rsid w:val="00355834"/>
    <w:rsid w:val="0036087C"/>
    <w:rsid w:val="003610CC"/>
    <w:rsid w:val="00367FBD"/>
    <w:rsid w:val="003711B6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351E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D91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07A16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4B9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0E7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B61B8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504</Words>
  <Characters>2878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2017-02-01T05:20:00Z</cp:lastPrinted>
  <dcterms:created xsi:type="dcterms:W3CDTF">2016-12-07T10:47:00Z</dcterms:created>
  <dcterms:modified xsi:type="dcterms:W3CDTF">2017-02-01T05:21:00Z</dcterms:modified>
</cp:coreProperties>
</file>